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D68" w:rsidRPr="00AA2DE6" w:rsidRDefault="00974D68">
      <w:pPr>
        <w:spacing w:after="0" w:line="408" w:lineRule="auto"/>
        <w:ind w:left="120"/>
        <w:jc w:val="center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74D68" w:rsidRPr="00AA2DE6" w:rsidRDefault="00974D68">
      <w:pPr>
        <w:spacing w:after="0" w:line="408" w:lineRule="auto"/>
        <w:ind w:left="120"/>
        <w:jc w:val="center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c6077dab-9925-4774-bff8-633c408d96f7"/>
      <w:bookmarkEnd w:id="0"/>
      <w:r w:rsidRPr="00AA2DE6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 ‌‌</w:t>
      </w:r>
    </w:p>
    <w:p w:rsidR="00974D68" w:rsidRPr="00AA2DE6" w:rsidRDefault="00974D68">
      <w:pPr>
        <w:spacing w:after="0" w:line="408" w:lineRule="auto"/>
        <w:ind w:left="120"/>
        <w:jc w:val="center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88ae511-f951-4a39-a96d-32e07689f645"/>
      <w:bookmarkEnd w:id="1"/>
      <w:r w:rsidRPr="00AA2DE6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района‌</w:t>
      </w:r>
      <w:r w:rsidRPr="00AA2DE6">
        <w:rPr>
          <w:rFonts w:ascii="Times New Roman" w:hAnsi="Times New Roman"/>
          <w:color w:val="000000"/>
          <w:sz w:val="28"/>
          <w:lang w:val="ru-RU"/>
        </w:rPr>
        <w:t>​</w:t>
      </w:r>
    </w:p>
    <w:p w:rsidR="00974D68" w:rsidRPr="00AA2DE6" w:rsidRDefault="00974D68">
      <w:pPr>
        <w:spacing w:after="0" w:line="408" w:lineRule="auto"/>
        <w:ind w:left="120"/>
        <w:jc w:val="center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tbl>
      <w:tblPr>
        <w:tblpPr w:leftFromText="180" w:rightFromText="180" w:vertAnchor="text" w:horzAnchor="margin" w:tblpX="-612" w:tblpY="152"/>
        <w:tblW w:w="9828" w:type="dxa"/>
        <w:tblLook w:val="00A0"/>
      </w:tblPr>
      <w:tblGrid>
        <w:gridCol w:w="3528"/>
        <w:gridCol w:w="3096"/>
        <w:gridCol w:w="3204"/>
      </w:tblGrid>
      <w:tr w:rsidR="00974D68" w:rsidRPr="00596089" w:rsidTr="00AA2DE6">
        <w:tc>
          <w:tcPr>
            <w:tcW w:w="3528" w:type="dxa"/>
          </w:tcPr>
          <w:p w:rsidR="00974D68" w:rsidRPr="00266903" w:rsidRDefault="00974D68" w:rsidP="00AA2DE6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 заседании</w:t>
            </w:r>
            <w:r w:rsidRPr="00266903">
              <w:rPr>
                <w:rFonts w:ascii="MS Mincho" w:eastAsia="MS Mincho" w:hAnsi="MS Mincho" w:cs="MS Mincho" w:hint="eastAsia"/>
                <w:color w:val="000000"/>
                <w:sz w:val="28"/>
                <w:szCs w:val="28"/>
                <w:lang w:val="ru-RU"/>
              </w:rPr>
              <w:t>↵</w:t>
            </w:r>
            <w:r w:rsidRPr="0026690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педагогического Совета </w:t>
            </w:r>
            <w:r w:rsidRPr="00266903">
              <w:rPr>
                <w:rFonts w:ascii="MS Mincho" w:eastAsia="MS Mincho" w:hAnsi="MS Mincho" w:cs="MS Mincho" w:hint="eastAsia"/>
                <w:color w:val="000000"/>
                <w:sz w:val="28"/>
                <w:szCs w:val="28"/>
                <w:lang w:val="ru-RU"/>
              </w:rPr>
              <w:t>↵↵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приказ №1 от «30» августа</w:t>
            </w:r>
            <w:r w:rsidRPr="00AA2D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266903">
                <w:rPr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2023 г</w:t>
              </w:r>
            </w:smartTag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96" w:type="dxa"/>
          </w:tcPr>
          <w:p w:rsidR="00974D68" w:rsidRPr="00266903" w:rsidRDefault="00974D68" w:rsidP="00AA2DE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</w:t>
            </w:r>
            <w:r w:rsidRPr="0026690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ам.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директора по УВР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 от «30» августа  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266903">
                <w:rPr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2023 г</w:t>
              </w:r>
            </w:smartTag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04" w:type="dxa"/>
          </w:tcPr>
          <w:p w:rsidR="00974D68" w:rsidRPr="00266903" w:rsidRDefault="00974D68" w:rsidP="00AA2DE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</w:t>
            </w:r>
            <w:r w:rsidRPr="0026690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иректор школы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 от «31» августа   </w:t>
            </w:r>
            <w:smartTag w:uri="urn:schemas-microsoft-com:office:smarttags" w:element="metricconverter">
              <w:smartTagPr>
                <w:attr w:name="ProductID" w:val="2023 г"/>
              </w:smartTagPr>
              <w:r w:rsidRPr="00266903">
                <w:rPr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2023 г</w:t>
              </w:r>
            </w:smartTag>
            <w:r w:rsidRPr="0026690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974D68" w:rsidRPr="00266903" w:rsidRDefault="00974D68" w:rsidP="00AA2DE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74D68" w:rsidRPr="00AA2DE6" w:rsidRDefault="00974D68">
      <w:pPr>
        <w:spacing w:after="0"/>
        <w:ind w:left="120"/>
        <w:rPr>
          <w:lang w:val="ru-RU"/>
        </w:rPr>
      </w:pPr>
    </w:p>
    <w:p w:rsidR="00974D68" w:rsidRDefault="00974D68" w:rsidP="00AA2DE6">
      <w:pPr>
        <w:spacing w:after="0"/>
        <w:rPr>
          <w:lang w:val="ru-RU"/>
        </w:rPr>
      </w:pPr>
    </w:p>
    <w:p w:rsidR="00974D68" w:rsidRPr="00AA2DE6" w:rsidRDefault="00974D68" w:rsidP="00AA2DE6">
      <w:pPr>
        <w:spacing w:after="0"/>
        <w:rPr>
          <w:lang w:val="ru-RU"/>
        </w:rPr>
      </w:pPr>
    </w:p>
    <w:p w:rsidR="00974D68" w:rsidRPr="00AA2DE6" w:rsidRDefault="00974D68">
      <w:pPr>
        <w:spacing w:after="0" w:line="408" w:lineRule="auto"/>
        <w:ind w:left="120"/>
        <w:jc w:val="center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74D68" w:rsidRPr="00AA2DE6" w:rsidRDefault="00974D68">
      <w:pPr>
        <w:spacing w:after="0" w:line="408" w:lineRule="auto"/>
        <w:ind w:left="120"/>
        <w:jc w:val="center"/>
        <w:rPr>
          <w:lang w:val="ru-RU"/>
        </w:rPr>
      </w:pPr>
      <w:r w:rsidRPr="00AA2DE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A2DE6">
        <w:rPr>
          <w:rFonts w:ascii="Times New Roman" w:hAnsi="Times New Roman"/>
          <w:color w:val="000000"/>
          <w:sz w:val="28"/>
          <w:lang w:val="ru-RU"/>
        </w:rPr>
        <w:t xml:space="preserve"> 402549)</w:t>
      </w:r>
    </w:p>
    <w:p w:rsidR="00974D68" w:rsidRPr="00AA2DE6" w:rsidRDefault="00974D68">
      <w:pPr>
        <w:spacing w:after="0"/>
        <w:ind w:left="120"/>
        <w:jc w:val="center"/>
        <w:rPr>
          <w:lang w:val="ru-RU"/>
        </w:rPr>
      </w:pPr>
    </w:p>
    <w:p w:rsidR="00974D68" w:rsidRPr="00AA2DE6" w:rsidRDefault="00974D68">
      <w:pPr>
        <w:spacing w:after="0" w:line="408" w:lineRule="auto"/>
        <w:ind w:left="120"/>
        <w:jc w:val="center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974D68" w:rsidRPr="00AA2DE6" w:rsidRDefault="00974D68">
      <w:pPr>
        <w:spacing w:after="0" w:line="408" w:lineRule="auto"/>
        <w:ind w:left="120"/>
        <w:jc w:val="center"/>
        <w:rPr>
          <w:lang w:val="ru-RU"/>
        </w:rPr>
      </w:pPr>
      <w:r w:rsidRPr="00AA2DE6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974D68" w:rsidRPr="00AA2DE6" w:rsidRDefault="00974D68">
      <w:pPr>
        <w:spacing w:after="0"/>
        <w:ind w:left="120"/>
        <w:jc w:val="center"/>
        <w:rPr>
          <w:lang w:val="ru-RU"/>
        </w:rPr>
      </w:pPr>
    </w:p>
    <w:p w:rsidR="00974D68" w:rsidRPr="00AA2DE6" w:rsidRDefault="00974D68">
      <w:pPr>
        <w:spacing w:after="0"/>
        <w:ind w:left="120"/>
        <w:jc w:val="center"/>
        <w:rPr>
          <w:lang w:val="ru-RU"/>
        </w:rPr>
      </w:pPr>
    </w:p>
    <w:p w:rsidR="00974D68" w:rsidRPr="00AA2DE6" w:rsidRDefault="00974D68">
      <w:pPr>
        <w:spacing w:after="0"/>
        <w:ind w:left="120"/>
        <w:jc w:val="center"/>
        <w:rPr>
          <w:lang w:val="ru-RU"/>
        </w:rPr>
      </w:pPr>
    </w:p>
    <w:p w:rsidR="00974D68" w:rsidRPr="00AA2DE6" w:rsidRDefault="00974D68">
      <w:pPr>
        <w:spacing w:after="0"/>
        <w:ind w:left="120"/>
        <w:jc w:val="center"/>
        <w:rPr>
          <w:lang w:val="ru-RU"/>
        </w:rPr>
      </w:pPr>
    </w:p>
    <w:p w:rsidR="00974D68" w:rsidRPr="00AA2DE6" w:rsidRDefault="00974D68">
      <w:pPr>
        <w:spacing w:after="0"/>
        <w:ind w:left="120"/>
        <w:jc w:val="center"/>
        <w:rPr>
          <w:lang w:val="ru-RU"/>
        </w:rPr>
      </w:pPr>
    </w:p>
    <w:p w:rsidR="00974D68" w:rsidRPr="00AA2DE6" w:rsidRDefault="00974D68" w:rsidP="00AA2DE6">
      <w:pPr>
        <w:spacing w:after="0"/>
        <w:rPr>
          <w:lang w:val="ru-RU"/>
        </w:rPr>
      </w:pPr>
    </w:p>
    <w:p w:rsidR="00974D68" w:rsidRDefault="00974D68">
      <w:pPr>
        <w:spacing w:after="0"/>
        <w:ind w:left="120"/>
        <w:jc w:val="center"/>
        <w:rPr>
          <w:lang w:val="ru-RU"/>
        </w:rPr>
      </w:pPr>
    </w:p>
    <w:p w:rsidR="00974D68" w:rsidRDefault="00974D68">
      <w:pPr>
        <w:spacing w:after="0"/>
        <w:ind w:left="120"/>
        <w:jc w:val="center"/>
        <w:rPr>
          <w:lang w:val="ru-RU"/>
        </w:rPr>
      </w:pPr>
    </w:p>
    <w:p w:rsidR="00974D68" w:rsidRDefault="00974D68">
      <w:pPr>
        <w:spacing w:after="0"/>
        <w:ind w:left="120"/>
        <w:jc w:val="center"/>
        <w:rPr>
          <w:lang w:val="ru-RU"/>
        </w:rPr>
      </w:pPr>
    </w:p>
    <w:p w:rsidR="00974D68" w:rsidRDefault="00974D68">
      <w:pPr>
        <w:spacing w:after="0"/>
        <w:ind w:left="120"/>
        <w:jc w:val="center"/>
        <w:rPr>
          <w:lang w:val="ru-RU"/>
        </w:rPr>
      </w:pPr>
    </w:p>
    <w:p w:rsidR="00974D68" w:rsidRDefault="00974D68">
      <w:pPr>
        <w:spacing w:after="0"/>
        <w:ind w:left="120"/>
        <w:jc w:val="center"/>
        <w:rPr>
          <w:lang w:val="ru-RU"/>
        </w:rPr>
      </w:pPr>
    </w:p>
    <w:p w:rsidR="00974D68" w:rsidRDefault="00974D68">
      <w:pPr>
        <w:spacing w:after="0"/>
        <w:ind w:left="120"/>
        <w:jc w:val="center"/>
        <w:rPr>
          <w:lang w:val="ru-RU"/>
        </w:rPr>
      </w:pPr>
    </w:p>
    <w:p w:rsidR="00974D68" w:rsidRDefault="00974D68">
      <w:pPr>
        <w:spacing w:after="0"/>
        <w:ind w:left="120"/>
        <w:jc w:val="center"/>
        <w:rPr>
          <w:lang w:val="ru-RU"/>
        </w:rPr>
      </w:pPr>
    </w:p>
    <w:p w:rsidR="00974D68" w:rsidRDefault="00974D68">
      <w:pPr>
        <w:spacing w:after="0"/>
        <w:ind w:left="120"/>
        <w:jc w:val="center"/>
        <w:rPr>
          <w:lang w:val="ru-RU"/>
        </w:rPr>
      </w:pPr>
    </w:p>
    <w:p w:rsidR="00974D68" w:rsidRPr="00AA2DE6" w:rsidRDefault="00974D68">
      <w:pPr>
        <w:spacing w:after="0"/>
        <w:ind w:left="120"/>
        <w:jc w:val="center"/>
        <w:rPr>
          <w:lang w:val="ru-RU"/>
        </w:rPr>
      </w:pPr>
    </w:p>
    <w:p w:rsidR="00974D68" w:rsidRPr="00AA2DE6" w:rsidRDefault="00974D68">
      <w:pPr>
        <w:spacing w:after="0"/>
        <w:ind w:left="120"/>
        <w:jc w:val="center"/>
        <w:rPr>
          <w:lang w:val="ru-RU"/>
        </w:rPr>
      </w:pPr>
    </w:p>
    <w:p w:rsidR="00974D68" w:rsidRPr="00AA2DE6" w:rsidRDefault="00974D68">
      <w:pPr>
        <w:spacing w:after="0"/>
        <w:ind w:left="120"/>
        <w:jc w:val="center"/>
        <w:rPr>
          <w:lang w:val="ru-RU"/>
        </w:rPr>
      </w:pPr>
      <w:r w:rsidRPr="00AA2DE6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777abab-62ad-4e6d-bb66-8ccfe85cfe1b"/>
      <w:bookmarkEnd w:id="2"/>
      <w:r w:rsidRPr="00AA2DE6">
        <w:rPr>
          <w:rFonts w:ascii="Times New Roman" w:hAnsi="Times New Roman"/>
          <w:b/>
          <w:color w:val="000000"/>
          <w:sz w:val="28"/>
          <w:lang w:val="ru-RU"/>
        </w:rPr>
        <w:t>д. Березовка‌</w:t>
      </w:r>
      <w:bookmarkStart w:id="3" w:name="dc72b6e0-474b-4b98-a795-02870ed74afe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  </w:t>
      </w:r>
      <w:r w:rsidRPr="00AA2DE6">
        <w:rPr>
          <w:rFonts w:ascii="Times New Roman" w:hAnsi="Times New Roman"/>
          <w:b/>
          <w:color w:val="000000"/>
          <w:sz w:val="28"/>
          <w:lang w:val="ru-RU"/>
        </w:rPr>
        <w:t xml:space="preserve">2023 </w:t>
      </w:r>
      <w:smartTag w:uri="urn:schemas-microsoft-com:office:smarttags" w:element="metricconverter">
        <w:smartTagPr>
          <w:attr w:name="ProductID" w:val="2016 г"/>
        </w:smartTagPr>
        <w:r w:rsidRPr="00AA2DE6">
          <w:rPr>
            <w:rFonts w:ascii="Times New Roman" w:hAnsi="Times New Roman"/>
            <w:b/>
            <w:color w:val="000000"/>
            <w:sz w:val="28"/>
            <w:lang w:val="ru-RU"/>
          </w:rPr>
          <w:t>-2024 г</w:t>
        </w:r>
      </w:smartTag>
      <w:r w:rsidRPr="00AA2DE6">
        <w:rPr>
          <w:rFonts w:ascii="Times New Roman" w:hAnsi="Times New Roman"/>
          <w:b/>
          <w:color w:val="000000"/>
          <w:sz w:val="28"/>
          <w:lang w:val="ru-RU"/>
        </w:rPr>
        <w:t>.‌</w:t>
      </w:r>
      <w:r w:rsidRPr="00AA2DE6">
        <w:rPr>
          <w:rFonts w:ascii="Times New Roman" w:hAnsi="Times New Roman"/>
          <w:color w:val="000000"/>
          <w:sz w:val="28"/>
          <w:lang w:val="ru-RU"/>
        </w:rPr>
        <w:t>​</w:t>
      </w:r>
    </w:p>
    <w:p w:rsidR="00974D68" w:rsidRPr="00AA2DE6" w:rsidRDefault="00974D68">
      <w:pPr>
        <w:rPr>
          <w:lang w:val="ru-RU"/>
        </w:rPr>
        <w:sectPr w:rsidR="00974D68" w:rsidRPr="00AA2DE6">
          <w:pgSz w:w="11906" w:h="16383"/>
          <w:pgMar w:top="1134" w:right="850" w:bottom="1134" w:left="1701" w:header="720" w:footer="720" w:gutter="0"/>
          <w:cols w:space="720"/>
        </w:sectPr>
      </w:pP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  <w:bookmarkStart w:id="4" w:name="block-2821339"/>
      <w:bookmarkEnd w:id="4"/>
      <w:r w:rsidRPr="00AA2DE6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r w:rsidRPr="00AA2DE6">
        <w:rPr>
          <w:rFonts w:ascii="Times New Roman" w:hAnsi="Times New Roman"/>
          <w:color w:val="000000"/>
          <w:sz w:val="28"/>
          <w:lang w:val="ru-RU"/>
        </w:rPr>
        <w:t>​</w:t>
      </w:r>
      <w:r w:rsidRPr="00AA2DE6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smartTag w:uri="urn:schemas-microsoft-com:office:smarttags" w:element="metricconverter">
        <w:smartTagPr>
          <w:attr w:name="ProductID" w:val="2016 г"/>
        </w:smartTagPr>
        <w:r w:rsidRPr="003B2187">
          <w:rPr>
            <w:rFonts w:ascii="Times New Roman" w:hAnsi="Times New Roman"/>
            <w:color w:val="000000"/>
            <w:sz w:val="24"/>
            <w:szCs w:val="24"/>
            <w:lang w:val="ru-RU"/>
          </w:rPr>
          <w:t>2016 г</w:t>
        </w:r>
      </w:smartTag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AA2DE6" w:rsidRDefault="00974D68" w:rsidP="003B2187">
      <w:pPr>
        <w:spacing w:after="0" w:line="264" w:lineRule="auto"/>
        <w:ind w:left="-540"/>
        <w:jc w:val="both"/>
        <w:rPr>
          <w:lang w:val="ru-RU"/>
        </w:rPr>
      </w:pPr>
      <w:r w:rsidRPr="00AA2DE6">
        <w:rPr>
          <w:rFonts w:ascii="Times New Roman" w:hAnsi="Times New Roman"/>
          <w:color w:val="000000"/>
          <w:sz w:val="28"/>
          <w:lang w:val="ru-RU"/>
        </w:rPr>
        <w:t>​​</w:t>
      </w:r>
      <w:r w:rsidRPr="00AA2DE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  <w:r w:rsidRPr="00AA2DE6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</w:p>
    <w:p w:rsidR="00974D68" w:rsidRPr="00AA2DE6" w:rsidRDefault="00974D68" w:rsidP="003B2187">
      <w:pPr>
        <w:spacing w:after="0" w:line="264" w:lineRule="auto"/>
        <w:ind w:left="-540"/>
        <w:jc w:val="both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  <w:sectPr w:rsidR="00974D68" w:rsidRPr="003B2187" w:rsidSect="003B2187">
          <w:pgSz w:w="11906" w:h="16383"/>
          <w:pgMar w:top="1134" w:right="850" w:bottom="899" w:left="1701" w:header="720" w:footer="720" w:gutter="0"/>
          <w:cols w:space="720"/>
        </w:sect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</w:t>
      </w:r>
    </w:p>
    <w:p w:rsidR="00974D68" w:rsidRPr="00AA2DE6" w:rsidRDefault="00974D68" w:rsidP="00AA2DE6">
      <w:pPr>
        <w:spacing w:after="0" w:line="264" w:lineRule="auto"/>
        <w:jc w:val="both"/>
        <w:rPr>
          <w:lang w:val="ru-RU"/>
        </w:rPr>
      </w:pPr>
      <w:bookmarkStart w:id="5" w:name="block-2821340"/>
      <w:bookmarkEnd w:id="5"/>
    </w:p>
    <w:p w:rsidR="00974D68" w:rsidRPr="00AA2DE6" w:rsidRDefault="00974D68" w:rsidP="00AA2DE6">
      <w:pPr>
        <w:spacing w:after="0" w:line="264" w:lineRule="auto"/>
        <w:jc w:val="both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Язык и речь.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Фонетика. Графика. Орфоэпия 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Система гласных звуков.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Система согласных звуков.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Слог. Ударение. Свойства русского ударения.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ъ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Морфемный анализ слов.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ё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-з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(-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ы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ы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ё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) после шипящих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-чик-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-щик-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;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ек-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-ик-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(-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чик-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) имён существительных.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лаг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лож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-;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раст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ращ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рос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-;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гар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гор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зар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зор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-;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-клан-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-клон-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-скак-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не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Глагол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Спряжение глагола.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и: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бер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бир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блест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блист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дер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дир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жег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жиг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мер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мир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пер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пир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стел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стил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тер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тир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-тся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-ться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-ова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ева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-ыва-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-ива-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-л-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глаголами.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),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),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Диалог.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Описание как тип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Описание помещения.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Описание природы.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Описание местности.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Описание действий.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Лексический анализ слов.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Лексические словари.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Производящая основа.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корня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кас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кос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- с чередованием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-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пол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-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полу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со словами.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суффиксов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и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ск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имён прилагательных.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Местоимение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Склонение местоимений.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место­имений с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Глагол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Разноспрягаемые глаголы.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развивающееся явление. Взаимосвязь ­языка, культуры и истории народа.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Структура текста. Абзац.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наречиями;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(-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); правописание суффиксов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до-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за-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Предлог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благодаря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согласно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вопреки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наперерез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союзов.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Частица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- и частицы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бы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ли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же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таки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974D68" w:rsidRPr="003B2187" w:rsidRDefault="00974D68" w:rsidP="003B2187">
      <w:pPr>
        <w:spacing w:after="0"/>
        <w:ind w:left="-540"/>
        <w:rPr>
          <w:sz w:val="24"/>
          <w:szCs w:val="24"/>
          <w:lang w:val="ru-RU"/>
        </w:rPr>
      </w:pPr>
    </w:p>
    <w:p w:rsidR="00974D68" w:rsidRPr="00AA2DE6" w:rsidRDefault="00974D68">
      <w:pPr>
        <w:spacing w:after="0"/>
        <w:ind w:left="120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74D68" w:rsidRPr="00AA2DE6" w:rsidRDefault="00974D68">
      <w:pPr>
        <w:spacing w:after="0"/>
        <w:ind w:left="120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Язык и речь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Диалог.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Словосочетание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Предложение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нет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большинство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меньшинство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 только… но 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как… так 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и... 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или... или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либ</w:t>
      </w:r>
      <w:r w:rsidRPr="003B2187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... либ</w:t>
      </w:r>
      <w:r w:rsidRPr="003B2187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ни... ни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</w:t>
      </w:r>
      <w:r w:rsidRPr="003B2187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... т</w:t>
      </w:r>
      <w:r w:rsidRPr="003B2187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Уточняющие члены предложения, пояснительные и при­соединительные конструкции.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Вводные конструкции.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Вставные конструкции.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974D68" w:rsidRPr="003B2187" w:rsidRDefault="00974D68" w:rsidP="003B2187">
      <w:pPr>
        <w:spacing w:after="0" w:line="264" w:lineRule="auto"/>
        <w:ind w:left="-72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974D68" w:rsidRPr="00AA2DE6" w:rsidRDefault="00974D68">
      <w:pPr>
        <w:spacing w:after="0"/>
        <w:ind w:left="120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74D68" w:rsidRPr="00AA2DE6" w:rsidRDefault="00974D68">
      <w:pPr>
        <w:spacing w:after="0"/>
        <w:ind w:left="120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чтобы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который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  <w:sectPr w:rsidR="00974D68" w:rsidRPr="003B2187" w:rsidSect="003B2187">
          <w:pgSz w:w="11906" w:h="16383"/>
          <w:pgMar w:top="719" w:right="850" w:bottom="1134" w:left="1701" w:header="720" w:footer="720" w:gutter="0"/>
          <w:cols w:space="720"/>
        </w:sectPr>
      </w:pPr>
      <w:r w:rsidRPr="003B2187">
        <w:rPr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974D68" w:rsidRPr="00AA2DE6" w:rsidRDefault="00974D68" w:rsidP="003B2187">
      <w:pPr>
        <w:spacing w:after="0" w:line="264" w:lineRule="auto"/>
        <w:jc w:val="both"/>
        <w:rPr>
          <w:lang w:val="ru-RU"/>
        </w:rPr>
      </w:pPr>
      <w:bookmarkStart w:id="6" w:name="block-2821335"/>
      <w:bookmarkEnd w:id="6"/>
      <w:r w:rsidRPr="00AA2DE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3B2187" w:rsidRDefault="00974D68" w:rsidP="003B2187">
      <w:pPr>
        <w:spacing w:after="0"/>
        <w:ind w:left="-720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74D68" w:rsidRPr="003B2187" w:rsidRDefault="00974D68" w:rsidP="003B2187">
      <w:pPr>
        <w:spacing w:after="0"/>
        <w:ind w:left="-720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7)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9)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974D68" w:rsidRPr="00AA2DE6" w:rsidRDefault="00974D68" w:rsidP="003B2187">
      <w:pPr>
        <w:spacing w:after="0" w:line="264" w:lineRule="auto"/>
        <w:ind w:left="-540"/>
        <w:jc w:val="both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74D68" w:rsidRPr="003B2187" w:rsidRDefault="00974D68" w:rsidP="003B2187">
      <w:pPr>
        <w:spacing w:after="0" w:line="264" w:lineRule="auto"/>
        <w:ind w:left="-540" w:firstLine="360"/>
        <w:jc w:val="both"/>
        <w:rPr>
          <w:sz w:val="24"/>
          <w:szCs w:val="24"/>
          <w:lang w:val="ru-RU"/>
        </w:rPr>
      </w:pP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3B2187" w:rsidRDefault="00974D68" w:rsidP="003B2187">
      <w:pPr>
        <w:spacing w:after="0"/>
        <w:ind w:left="-720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974D68" w:rsidRPr="003B2187" w:rsidRDefault="00974D68" w:rsidP="003B2187">
      <w:pPr>
        <w:spacing w:after="0"/>
        <w:ind w:left="-720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ъ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ы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ё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) после шипящих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-чик-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-щик-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-ек-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-ик- (-чик-);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а 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//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 о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-лаг-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-лож-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-раст-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-ращ-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-рос-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-гар-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-гор-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-зар-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-зор-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-клан-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-клон-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-скак-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-скоч-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Глагол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//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; использования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-тся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-ться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-ова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–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ева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-ыва-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-ива-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-л-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глаголами.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),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974D68" w:rsidRPr="00AA2DE6" w:rsidRDefault="00974D68">
      <w:pPr>
        <w:spacing w:after="0"/>
        <w:ind w:left="120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74D68" w:rsidRPr="00AA2DE6" w:rsidRDefault="00974D68">
      <w:pPr>
        <w:spacing w:after="0"/>
        <w:ind w:left="120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110 слов.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-кас-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-кос-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 чередованием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пре-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при-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пол-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полу-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со словами.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-к-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-ск-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74D68" w:rsidRPr="003B2187" w:rsidRDefault="00974D68" w:rsidP="003B2187">
      <w:pPr>
        <w:spacing w:after="0" w:line="264" w:lineRule="auto"/>
        <w:ind w:left="-54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74D68" w:rsidRPr="00AA2DE6" w:rsidRDefault="00974D68">
      <w:pPr>
        <w:spacing w:after="0" w:line="264" w:lineRule="auto"/>
        <w:ind w:left="120"/>
        <w:jc w:val="both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лексические и грамматические средства связи предложений и частей текста.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висячий,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горящий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горячий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вш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деепричастия в речи.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-е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-а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до-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в-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на-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за-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приставках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не-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ни-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не 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 наречиями.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Предлог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Частица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974D68" w:rsidRPr="003B2187" w:rsidRDefault="00974D68" w:rsidP="003B2187">
      <w:pPr>
        <w:spacing w:after="0"/>
        <w:ind w:left="-540"/>
        <w:rPr>
          <w:sz w:val="28"/>
          <w:szCs w:val="28"/>
          <w:lang w:val="ru-RU"/>
        </w:rPr>
      </w:pPr>
      <w:r w:rsidRPr="003B2187">
        <w:rPr>
          <w:rFonts w:ascii="Times New Roman" w:hAnsi="Times New Roman"/>
          <w:b/>
          <w:color w:val="000000"/>
          <w:sz w:val="28"/>
          <w:szCs w:val="28"/>
          <w:lang w:val="ru-RU"/>
        </w:rPr>
        <w:t>8 КЛАСС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</w:rPr>
        <w:t>C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18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Словосочетание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Предложение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большинство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меньшинство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нет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не только… но 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как… так и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и... и, или... или, либ</w:t>
      </w:r>
      <w:r w:rsidRPr="003B2187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... либ</w:t>
      </w:r>
      <w:r w:rsidRPr="003B2187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, ни... ни, т</w:t>
      </w:r>
      <w:r w:rsidRPr="003B2187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... т</w:t>
      </w:r>
      <w:r w:rsidRPr="003B2187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974D68" w:rsidRPr="003B2187" w:rsidRDefault="00974D68" w:rsidP="003B2187">
      <w:pPr>
        <w:spacing w:after="0" w:line="264" w:lineRule="auto"/>
        <w:ind w:left="-540" w:firstLine="66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74D68" w:rsidRPr="00AA2DE6" w:rsidRDefault="00974D68">
      <w:pPr>
        <w:spacing w:after="0"/>
        <w:ind w:left="120"/>
        <w:rPr>
          <w:lang w:val="ru-RU"/>
        </w:rPr>
      </w:pPr>
    </w:p>
    <w:p w:rsidR="00974D68" w:rsidRPr="00AA2DE6" w:rsidRDefault="00974D68">
      <w:pPr>
        <w:spacing w:after="0"/>
        <w:ind w:left="120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74D68" w:rsidRPr="00AA2DE6" w:rsidRDefault="00974D68">
      <w:pPr>
        <w:spacing w:after="0"/>
        <w:ind w:left="120"/>
        <w:rPr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</w:rPr>
        <w:t>C</w:t>
      </w: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основные средства синтаксической связи между частями сложного предложения.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грамматические нормы построения бессоюзного сложного предложения.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</w:p>
    <w:p w:rsidR="00974D68" w:rsidRPr="003B2187" w:rsidRDefault="00974D68" w:rsidP="003B2187">
      <w:pPr>
        <w:spacing w:after="0" w:line="264" w:lineRule="auto"/>
        <w:ind w:left="-72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974D68" w:rsidRPr="003B2187" w:rsidRDefault="00974D68" w:rsidP="003B2187">
      <w:pPr>
        <w:spacing w:after="0" w:line="264" w:lineRule="auto"/>
        <w:ind w:left="-720" w:firstLine="600"/>
        <w:jc w:val="both"/>
        <w:rPr>
          <w:sz w:val="24"/>
          <w:szCs w:val="24"/>
          <w:lang w:val="ru-RU"/>
        </w:rPr>
      </w:pPr>
      <w:r w:rsidRPr="003B2187">
        <w:rPr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974D68" w:rsidRPr="003B2187" w:rsidRDefault="00974D68" w:rsidP="003B2187">
      <w:pPr>
        <w:spacing w:after="0"/>
        <w:ind w:left="-720"/>
        <w:rPr>
          <w:sz w:val="24"/>
          <w:szCs w:val="24"/>
        </w:rPr>
      </w:pPr>
      <w:r w:rsidRPr="003B2187">
        <w:rPr>
          <w:rFonts w:ascii="Times New Roman" w:hAnsi="Times New Roman"/>
          <w:color w:val="000000"/>
          <w:sz w:val="24"/>
          <w:szCs w:val="24"/>
        </w:rPr>
        <w:t>​</w:t>
      </w:r>
    </w:p>
    <w:p w:rsidR="00974D68" w:rsidRDefault="00974D68">
      <w:pPr>
        <w:sectPr w:rsidR="00974D68" w:rsidSect="003B2187">
          <w:pgSz w:w="11906" w:h="16383"/>
          <w:pgMar w:top="899" w:right="850" w:bottom="1134" w:left="1701" w:header="720" w:footer="720" w:gutter="0"/>
          <w:cols w:space="720"/>
        </w:sectPr>
      </w:pPr>
    </w:p>
    <w:p w:rsidR="00974D68" w:rsidRDefault="00974D68">
      <w:pPr>
        <w:spacing w:after="0"/>
        <w:ind w:left="120"/>
      </w:pPr>
      <w:bookmarkStart w:id="7" w:name="block-2821336"/>
      <w:bookmarkEnd w:id="7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974D68" w:rsidRDefault="00974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716" w:type="dxa"/>
        <w:tblCellSpacing w:w="20" w:type="nil"/>
        <w:tblInd w:w="-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487"/>
        <w:gridCol w:w="5318"/>
        <w:gridCol w:w="1222"/>
        <w:gridCol w:w="1693"/>
        <w:gridCol w:w="1620"/>
        <w:gridCol w:w="3376"/>
      </w:tblGrid>
      <w:tr w:rsidR="00974D68" w:rsidRPr="00266903" w:rsidTr="001D3154">
        <w:trPr>
          <w:trHeight w:val="144"/>
          <w:tblCellSpacing w:w="20" w:type="nil"/>
        </w:trPr>
        <w:tc>
          <w:tcPr>
            <w:tcW w:w="1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D68" w:rsidRPr="00266903" w:rsidRDefault="00974D68" w:rsidP="003B2187">
            <w:pPr>
              <w:spacing w:after="0" w:line="240" w:lineRule="auto"/>
              <w:ind w:left="135"/>
            </w:pPr>
          </w:p>
        </w:tc>
        <w:tc>
          <w:tcPr>
            <w:tcW w:w="53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4D68" w:rsidRPr="00266903" w:rsidRDefault="00974D68" w:rsidP="003B2187">
            <w:pPr>
              <w:spacing w:after="0" w:line="240" w:lineRule="auto"/>
              <w:ind w:left="135"/>
            </w:pPr>
          </w:p>
        </w:tc>
        <w:tc>
          <w:tcPr>
            <w:tcW w:w="4535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4D68" w:rsidRPr="00266903" w:rsidRDefault="00974D68" w:rsidP="003B2187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3B2187">
            <w:pPr>
              <w:spacing w:after="0" w:line="240" w:lineRule="auto"/>
            </w:pPr>
          </w:p>
        </w:tc>
        <w:tc>
          <w:tcPr>
            <w:tcW w:w="53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3B2187">
            <w:pPr>
              <w:spacing w:after="0" w:line="240" w:lineRule="auto"/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D68" w:rsidRPr="00266903" w:rsidRDefault="00974D68" w:rsidP="003B2187">
            <w:pPr>
              <w:spacing w:after="0" w:line="240" w:lineRule="auto"/>
              <w:ind w:left="135"/>
            </w:pP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D68" w:rsidRPr="00266903" w:rsidRDefault="00974D68" w:rsidP="003B2187">
            <w:pPr>
              <w:spacing w:after="0" w:line="240" w:lineRule="auto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D68" w:rsidRPr="00266903" w:rsidRDefault="00974D68" w:rsidP="003B2187">
            <w:pPr>
              <w:spacing w:after="0" w:line="240" w:lineRule="auto"/>
              <w:ind w:left="135"/>
            </w:pPr>
          </w:p>
        </w:tc>
        <w:tc>
          <w:tcPr>
            <w:tcW w:w="33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3B2187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716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3B2187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3B2187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3B2187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89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716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3B2187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689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716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3B2187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3B2187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>
            <w:pPr>
              <w:spacing w:after="0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>
            <w:pPr>
              <w:spacing w:after="0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689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/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716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689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716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6689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716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6689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716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5318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6689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337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</w:tbl>
    <w:p w:rsidR="00974D68" w:rsidRPr="001D3154" w:rsidRDefault="00974D68">
      <w:pPr>
        <w:rPr>
          <w:lang w:val="ru-RU"/>
        </w:rPr>
        <w:sectPr w:rsidR="00974D68" w:rsidRPr="001D31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D68" w:rsidRDefault="00974D68" w:rsidP="001D3154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14400" w:type="dxa"/>
        <w:tblCellSpacing w:w="20" w:type="nil"/>
        <w:tblInd w:w="-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370"/>
        <w:gridCol w:w="5492"/>
        <w:gridCol w:w="1165"/>
        <w:gridCol w:w="1513"/>
        <w:gridCol w:w="1800"/>
        <w:gridCol w:w="3060"/>
      </w:tblGrid>
      <w:tr w:rsidR="00974D68" w:rsidRPr="00266903" w:rsidTr="001D3154">
        <w:trPr>
          <w:trHeight w:val="144"/>
          <w:tblCellSpacing w:w="20" w:type="nil"/>
        </w:trPr>
        <w:tc>
          <w:tcPr>
            <w:tcW w:w="13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5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4478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3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54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40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62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37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0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62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37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0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62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37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0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62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37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0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62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637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40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62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37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40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549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62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637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6862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6862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62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30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</w:tbl>
    <w:p w:rsidR="00974D68" w:rsidRDefault="00974D68">
      <w:pPr>
        <w:sectPr w:rsidR="00974D68" w:rsidSect="001D3154">
          <w:pgSz w:w="16383" w:h="11906" w:orient="landscape"/>
          <w:pgMar w:top="719" w:right="850" w:bottom="1134" w:left="1701" w:header="720" w:footer="720" w:gutter="0"/>
          <w:cols w:space="720"/>
        </w:sectPr>
      </w:pPr>
    </w:p>
    <w:p w:rsidR="00974D68" w:rsidRDefault="00974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Ind w:w="-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494"/>
        <w:gridCol w:w="5382"/>
        <w:gridCol w:w="1188"/>
        <w:gridCol w:w="1841"/>
        <w:gridCol w:w="1435"/>
        <w:gridCol w:w="3140"/>
      </w:tblGrid>
      <w:tr w:rsidR="00974D68" w:rsidRPr="00266903" w:rsidTr="001D3154">
        <w:trPr>
          <w:trHeight w:val="144"/>
          <w:tblCellSpacing w:w="20" w:type="nil"/>
        </w:trPr>
        <w:tc>
          <w:tcPr>
            <w:tcW w:w="14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464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76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416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76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416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76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6416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76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6416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Морфология. Культура речи.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Орфорграфия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Причастие как особая форма глагола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538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Омонимия слов разных частей речи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76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101 </w:t>
            </w:r>
          </w:p>
        </w:tc>
        <w:tc>
          <w:tcPr>
            <w:tcW w:w="6416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6876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6876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4159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76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35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36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74D68" w:rsidRDefault="00974D68">
      <w:pPr>
        <w:sectPr w:rsidR="00974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D68" w:rsidRDefault="00974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Ind w:w="-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501"/>
        <w:gridCol w:w="5297"/>
        <w:gridCol w:w="1229"/>
        <w:gridCol w:w="1841"/>
        <w:gridCol w:w="1472"/>
        <w:gridCol w:w="3140"/>
      </w:tblGrid>
      <w:tr w:rsidR="00974D68" w:rsidRPr="00266903" w:rsidTr="001D3154">
        <w:trPr>
          <w:trHeight w:val="144"/>
          <w:tblCellSpacing w:w="20" w:type="nil"/>
        </w:trPr>
        <w:tc>
          <w:tcPr>
            <w:tcW w:w="1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2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42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5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2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Общие сведения о языке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79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Их разновидности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79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79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79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Система языка. Синтаксис. Культура речи.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Пунктуация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79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языка. Словосочетание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Типы подчинительной связи в словосочетании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79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D315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Система языка. Предложение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Предложение и его основные признаки.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Виды предложений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5297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79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63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679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679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D315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417922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79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D31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1D3154" w:rsidRDefault="00974D68" w:rsidP="001D315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74D68" w:rsidRDefault="00974D68">
      <w:pPr>
        <w:sectPr w:rsidR="00974D68" w:rsidSect="001D3154">
          <w:pgSz w:w="16383" w:h="11906" w:orient="landscape"/>
          <w:pgMar w:top="899" w:right="850" w:bottom="1134" w:left="1701" w:header="720" w:footer="720" w:gutter="0"/>
          <w:cols w:space="720"/>
        </w:sectPr>
      </w:pPr>
    </w:p>
    <w:p w:rsidR="00974D68" w:rsidRDefault="00974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Ind w:w="-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486"/>
        <w:gridCol w:w="5321"/>
        <w:gridCol w:w="1220"/>
        <w:gridCol w:w="1841"/>
        <w:gridCol w:w="1472"/>
        <w:gridCol w:w="3140"/>
      </w:tblGrid>
      <w:tr w:rsidR="00974D68" w:rsidRPr="00266903" w:rsidTr="001D3154">
        <w:trPr>
          <w:trHeight w:val="144"/>
          <w:tblCellSpacing w:w="20" w:type="nil"/>
        </w:trPr>
        <w:tc>
          <w:tcPr>
            <w:tcW w:w="14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5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453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53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7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7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7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7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4480" w:type="dxa"/>
            <w:gridSpan w:val="6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2D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532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7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6453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6807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6807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807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</w:tbl>
    <w:p w:rsidR="00974D68" w:rsidRPr="001D3154" w:rsidRDefault="00974D68">
      <w:pPr>
        <w:rPr>
          <w:lang w:val="ru-RU"/>
        </w:rPr>
        <w:sectPr w:rsidR="00974D68" w:rsidRPr="001D3154" w:rsidSect="001D3154">
          <w:pgSz w:w="16383" w:h="11906" w:orient="landscape"/>
          <w:pgMar w:top="1134" w:right="850" w:bottom="899" w:left="1701" w:header="720" w:footer="720" w:gutter="0"/>
          <w:cols w:space="720"/>
        </w:sectPr>
      </w:pPr>
    </w:p>
    <w:p w:rsidR="00974D68" w:rsidRPr="001D3154" w:rsidRDefault="00974D68">
      <w:pPr>
        <w:rPr>
          <w:lang w:val="ru-RU"/>
        </w:rPr>
        <w:sectPr w:rsidR="00974D68" w:rsidRPr="001D31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D68" w:rsidRDefault="00974D68" w:rsidP="001D3154">
      <w:pPr>
        <w:spacing w:after="0"/>
      </w:pPr>
      <w:bookmarkStart w:id="8" w:name="block-2821338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974D68" w:rsidRDefault="00974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716" w:type="dxa"/>
        <w:tblCellSpacing w:w="20" w:type="nil"/>
        <w:tblInd w:w="-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00"/>
        <w:gridCol w:w="4729"/>
        <w:gridCol w:w="1199"/>
        <w:gridCol w:w="1841"/>
        <w:gridCol w:w="1591"/>
        <w:gridCol w:w="1440"/>
        <w:gridCol w:w="3016"/>
      </w:tblGrid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4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4631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47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4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30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72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456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</w:tbl>
    <w:p w:rsidR="00974D68" w:rsidRDefault="00974D68">
      <w:pPr>
        <w:sectPr w:rsidR="00974D68" w:rsidSect="001D3154">
          <w:pgSz w:w="16383" w:h="11906" w:orient="landscape"/>
          <w:pgMar w:top="719" w:right="850" w:bottom="1134" w:left="1701" w:header="720" w:footer="720" w:gutter="0"/>
          <w:cols w:space="720"/>
        </w:sectPr>
      </w:pPr>
    </w:p>
    <w:p w:rsidR="00974D68" w:rsidRDefault="00974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14940" w:type="dxa"/>
        <w:tblCellSpacing w:w="20" w:type="nil"/>
        <w:tblInd w:w="-8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185"/>
        <w:gridCol w:w="4503"/>
        <w:gridCol w:w="1143"/>
        <w:gridCol w:w="1841"/>
        <w:gridCol w:w="1910"/>
        <w:gridCol w:w="1212"/>
        <w:gridCol w:w="3146"/>
      </w:tblGrid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4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31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6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568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4358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</w:tbl>
    <w:p w:rsidR="00974D68" w:rsidRDefault="00974D68">
      <w:pPr>
        <w:sectPr w:rsidR="00974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D68" w:rsidRDefault="00974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Ind w:w="-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00"/>
        <w:gridCol w:w="4941"/>
        <w:gridCol w:w="1167"/>
        <w:gridCol w:w="1841"/>
        <w:gridCol w:w="1910"/>
        <w:gridCol w:w="941"/>
        <w:gridCol w:w="2960"/>
      </w:tblGrid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4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49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9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29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941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296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5841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3901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</w:tbl>
    <w:p w:rsidR="00974D68" w:rsidRDefault="00974D68">
      <w:pPr>
        <w:sectPr w:rsidR="00974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D68" w:rsidRDefault="00974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Ind w:w="-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00"/>
        <w:gridCol w:w="4943"/>
        <w:gridCol w:w="1165"/>
        <w:gridCol w:w="1841"/>
        <w:gridCol w:w="1910"/>
        <w:gridCol w:w="761"/>
        <w:gridCol w:w="3140"/>
      </w:tblGrid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4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4916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7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49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7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31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943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5843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3901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</w:tbl>
    <w:p w:rsidR="00974D68" w:rsidRDefault="00974D68">
      <w:pPr>
        <w:sectPr w:rsidR="00974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D68" w:rsidRDefault="00974D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Ind w:w="-8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00"/>
        <w:gridCol w:w="5119"/>
        <w:gridCol w:w="1181"/>
        <w:gridCol w:w="1841"/>
        <w:gridCol w:w="1219"/>
        <w:gridCol w:w="1440"/>
        <w:gridCol w:w="3140"/>
      </w:tblGrid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5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4241" w:type="dxa"/>
            <w:gridSpan w:val="3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5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14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  <w:tc>
          <w:tcPr>
            <w:tcW w:w="31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74D68" w:rsidRPr="003B2187" w:rsidTr="001D3154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119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40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 w:rsidRPr="0026690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66903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AA2D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974D68" w:rsidRPr="00266903" w:rsidTr="001D3154">
        <w:trPr>
          <w:trHeight w:val="144"/>
          <w:tblCellSpacing w:w="20" w:type="nil"/>
        </w:trPr>
        <w:tc>
          <w:tcPr>
            <w:tcW w:w="6019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AA2DE6" w:rsidRDefault="00974D68" w:rsidP="001D3154">
            <w:pPr>
              <w:spacing w:after="0" w:line="240" w:lineRule="auto"/>
              <w:ind w:left="135"/>
              <w:rPr>
                <w:lang w:val="ru-RU"/>
              </w:rPr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AA2D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  <w:ind w:left="135"/>
              <w:jc w:val="center"/>
            </w:pPr>
            <w:r w:rsidRPr="00266903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580" w:type="dxa"/>
            <w:gridSpan w:val="2"/>
            <w:tcMar>
              <w:top w:w="50" w:type="dxa"/>
              <w:left w:w="100" w:type="dxa"/>
            </w:tcMar>
            <w:vAlign w:val="center"/>
          </w:tcPr>
          <w:p w:rsidR="00974D68" w:rsidRPr="00266903" w:rsidRDefault="00974D68" w:rsidP="001D3154">
            <w:pPr>
              <w:spacing w:after="0" w:line="240" w:lineRule="auto"/>
            </w:pPr>
          </w:p>
        </w:tc>
      </w:tr>
    </w:tbl>
    <w:p w:rsidR="00974D68" w:rsidRDefault="00974D68">
      <w:pPr>
        <w:sectPr w:rsidR="00974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D68" w:rsidRDefault="00974D68">
      <w:pPr>
        <w:sectPr w:rsidR="00974D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4D68" w:rsidRDefault="00974D68">
      <w:pPr>
        <w:spacing w:after="0"/>
        <w:ind w:left="120"/>
      </w:pPr>
      <w:bookmarkStart w:id="9" w:name="block-2821337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74D68" w:rsidRDefault="00974D6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74D68" w:rsidRPr="007473F8" w:rsidRDefault="00974D68" w:rsidP="001D3154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473F8">
        <w:rPr>
          <w:rFonts w:ascii="Times New Roman" w:hAnsi="Times New Roman"/>
          <w:color w:val="000000"/>
          <w:sz w:val="28"/>
          <w:lang w:val="ru-RU"/>
        </w:rPr>
        <w:t>1.  Русс.яз  5 класс, 1,2 часть, М «Просвещение» ФГОС 2023 г. Т.А. Ладыженская, М.Т. Баранов, Л.А. Тростенцова</w:t>
      </w:r>
    </w:p>
    <w:p w:rsidR="00974D68" w:rsidRPr="007473F8" w:rsidRDefault="00974D68" w:rsidP="001D3154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473F8">
        <w:rPr>
          <w:rFonts w:ascii="Times New Roman" w:hAnsi="Times New Roman"/>
          <w:color w:val="000000"/>
          <w:sz w:val="28"/>
          <w:lang w:val="ru-RU"/>
        </w:rPr>
        <w:t>​‌‌​2.  Русс.яз  6 класс, 1,2 часть, М «Мнемозина» ФГОС 2016 г.  С.И. Львова, В.В. Львов</w:t>
      </w:r>
    </w:p>
    <w:p w:rsidR="00974D68" w:rsidRPr="007473F8" w:rsidRDefault="00974D68" w:rsidP="001D3154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7473F8">
        <w:rPr>
          <w:rFonts w:ascii="Times New Roman" w:hAnsi="Times New Roman"/>
          <w:color w:val="000000"/>
          <w:sz w:val="28"/>
          <w:lang w:val="ru-RU"/>
        </w:rPr>
        <w:t>3. Русс.яз  8 класс, М «Дрофа» ФГОС 2020 г. М.М. Разумовская, С.И. Львова</w:t>
      </w:r>
    </w:p>
    <w:p w:rsidR="00974D68" w:rsidRPr="001D3154" w:rsidRDefault="00974D68" w:rsidP="001D3154">
      <w:pPr>
        <w:spacing w:after="0" w:line="480" w:lineRule="auto"/>
        <w:rPr>
          <w:lang w:val="ru-RU"/>
        </w:rPr>
      </w:pPr>
    </w:p>
    <w:p w:rsidR="00974D68" w:rsidRDefault="00974D6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D315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74D68" w:rsidRDefault="00974D68" w:rsidP="001D3154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Поурочные разработки по русскому языку 5 кл. Н.В. Егорова, М. «Вако», 2021 г.</w:t>
      </w:r>
    </w:p>
    <w:p w:rsidR="00974D68" w:rsidRDefault="00974D68" w:rsidP="001D3154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Поурочные разработки по русскому языку 6 кл. Л.И. Новикова, М. «Экзамен», 2007 г.</w:t>
      </w:r>
    </w:p>
    <w:p w:rsidR="00974D68" w:rsidRDefault="00974D68" w:rsidP="001D3154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Поурочные разработки по русскому языку 8 кл. Н.В. Егорова, М. «Вако», 2016 г.</w:t>
      </w:r>
    </w:p>
    <w:p w:rsidR="00974D68" w:rsidRPr="001D3154" w:rsidRDefault="00974D68" w:rsidP="00737CE6">
      <w:pPr>
        <w:spacing w:after="0" w:line="480" w:lineRule="auto"/>
        <w:rPr>
          <w:lang w:val="ru-RU"/>
        </w:rPr>
      </w:pPr>
    </w:p>
    <w:p w:rsidR="00974D68" w:rsidRPr="00AA2DE6" w:rsidRDefault="00974D68">
      <w:pPr>
        <w:spacing w:after="0" w:line="480" w:lineRule="auto"/>
        <w:ind w:left="120"/>
        <w:rPr>
          <w:lang w:val="ru-RU"/>
        </w:rPr>
      </w:pPr>
      <w:r w:rsidRPr="00AA2DE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74D68" w:rsidRDefault="00974D6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74D68" w:rsidRDefault="00974D68">
      <w:pPr>
        <w:sectPr w:rsidR="00974D68">
          <w:pgSz w:w="11906" w:h="16383"/>
          <w:pgMar w:top="1134" w:right="850" w:bottom="1134" w:left="1701" w:header="720" w:footer="720" w:gutter="0"/>
          <w:cols w:space="720"/>
        </w:sectPr>
      </w:pPr>
    </w:p>
    <w:p w:rsidR="00974D68" w:rsidRDefault="00974D68"/>
    <w:sectPr w:rsidR="00974D68" w:rsidSect="00461C7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32592"/>
    <w:multiLevelType w:val="hybridMultilevel"/>
    <w:tmpl w:val="FA961340"/>
    <w:lvl w:ilvl="0" w:tplc="166A4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C79"/>
    <w:rsid w:val="000D4161"/>
    <w:rsid w:val="000E6D86"/>
    <w:rsid w:val="001D3154"/>
    <w:rsid w:val="00266903"/>
    <w:rsid w:val="0031109E"/>
    <w:rsid w:val="00344265"/>
    <w:rsid w:val="003B2187"/>
    <w:rsid w:val="00446CC3"/>
    <w:rsid w:val="00461C79"/>
    <w:rsid w:val="004E6975"/>
    <w:rsid w:val="00596089"/>
    <w:rsid w:val="00737CE6"/>
    <w:rsid w:val="007473F8"/>
    <w:rsid w:val="008610C7"/>
    <w:rsid w:val="0086502D"/>
    <w:rsid w:val="00872D41"/>
    <w:rsid w:val="008944ED"/>
    <w:rsid w:val="008A3974"/>
    <w:rsid w:val="00937D49"/>
    <w:rsid w:val="00974D68"/>
    <w:rsid w:val="00AA2DE6"/>
    <w:rsid w:val="00C53FFE"/>
    <w:rsid w:val="00C9796A"/>
    <w:rsid w:val="00E2220E"/>
    <w:rsid w:val="00E9175A"/>
    <w:rsid w:val="00F13E29"/>
    <w:rsid w:val="00F46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CC3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6CC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6CC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6CC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6CC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6CC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46CC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46CC3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46CC3"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446C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46CC3"/>
    <w:rPr>
      <w:rFonts w:cs="Times New Roman"/>
    </w:rPr>
  </w:style>
  <w:style w:type="paragraph" w:styleId="NormalIndent">
    <w:name w:val="Normal Indent"/>
    <w:basedOn w:val="Normal"/>
    <w:uiPriority w:val="99"/>
    <w:rsid w:val="00446CC3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446CC3"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46CC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446CC3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446CC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446CC3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461C79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461C7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446CC3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17" Type="http://schemas.openxmlformats.org/officeDocument/2006/relationships/hyperlink" Target="https://m.edsoo.ru/fa2804ea" TargetMode="External"/><Relationship Id="rId438" Type="http://schemas.openxmlformats.org/officeDocument/2006/relationships/hyperlink" Target="https://m.edsoo.ru/fba98492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82d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480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62f2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109</Pages>
  <Words>-32766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Windows User</cp:lastModifiedBy>
  <cp:revision>6</cp:revision>
  <dcterms:created xsi:type="dcterms:W3CDTF">2023-08-12T07:34:00Z</dcterms:created>
  <dcterms:modified xsi:type="dcterms:W3CDTF">2023-08-20T10:47:00Z</dcterms:modified>
</cp:coreProperties>
</file>